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58D08F" w14:textId="77777777" w:rsidR="00BB77B0" w:rsidRDefault="00BB77B0" w:rsidP="00BB77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GILBERT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d.ca.1446)</w:t>
      </w:r>
    </w:p>
    <w:p w14:paraId="3C45E9C6" w14:textId="77777777" w:rsidR="00BB77B0" w:rsidRDefault="00BB77B0" w:rsidP="00BB77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Gloucester. Wire drawer.</w:t>
      </w:r>
    </w:p>
    <w:p w14:paraId="61261317" w14:textId="77777777" w:rsidR="00BB77B0" w:rsidRDefault="00BB77B0" w:rsidP="00BB77B0">
      <w:pPr>
        <w:pStyle w:val="NoSpacing"/>
        <w:rPr>
          <w:rFonts w:cs="Times New Roman"/>
          <w:szCs w:val="24"/>
        </w:rPr>
      </w:pPr>
    </w:p>
    <w:p w14:paraId="0CB7421C" w14:textId="77777777" w:rsidR="00BB77B0" w:rsidRDefault="00BB77B0" w:rsidP="00BB77B0">
      <w:pPr>
        <w:pStyle w:val="NoSpacing"/>
        <w:rPr>
          <w:rFonts w:cs="Times New Roman"/>
          <w:szCs w:val="24"/>
        </w:rPr>
      </w:pPr>
    </w:p>
    <w:p w14:paraId="6D6FDD19" w14:textId="77777777" w:rsidR="00BB77B0" w:rsidRDefault="00BB77B0" w:rsidP="00BB77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1446</w:t>
      </w:r>
      <w:r>
        <w:rPr>
          <w:rFonts w:cs="Times New Roman"/>
          <w:szCs w:val="24"/>
        </w:rPr>
        <w:tab/>
        <w:t>He died in or before this time.</w:t>
      </w:r>
    </w:p>
    <w:p w14:paraId="7781F95F" w14:textId="77777777" w:rsidR="00BB77B0" w:rsidRDefault="00BB77B0" w:rsidP="00BB77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F73A5">
          <w:rPr>
            <w:rStyle w:val="Hyperlink"/>
            <w:rFonts w:cs="Times New Roman"/>
            <w:szCs w:val="24"/>
          </w:rPr>
          <w:t>https://waalt.uh.edu/index.php/IDXCP40no740</w:t>
        </w:r>
      </w:hyperlink>
      <w:r>
        <w:rPr>
          <w:rFonts w:cs="Times New Roman"/>
          <w:szCs w:val="24"/>
        </w:rPr>
        <w:t xml:space="preserve"> )</w:t>
      </w:r>
    </w:p>
    <w:p w14:paraId="5048A3ED" w14:textId="77777777" w:rsidR="00BB77B0" w:rsidRDefault="00BB77B0" w:rsidP="00BB77B0">
      <w:pPr>
        <w:pStyle w:val="NoSpacing"/>
        <w:rPr>
          <w:rFonts w:cs="Times New Roman"/>
          <w:szCs w:val="24"/>
        </w:rPr>
      </w:pPr>
    </w:p>
    <w:p w14:paraId="0DC5A307" w14:textId="77777777" w:rsidR="00BB77B0" w:rsidRDefault="00BB77B0" w:rsidP="00BB77B0">
      <w:pPr>
        <w:pStyle w:val="NoSpacing"/>
        <w:rPr>
          <w:rFonts w:cs="Times New Roman"/>
          <w:szCs w:val="24"/>
        </w:rPr>
      </w:pPr>
    </w:p>
    <w:p w14:paraId="720BF48B" w14:textId="77777777" w:rsidR="00BB77B0" w:rsidRDefault="00BB77B0" w:rsidP="00BB77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Executrix:   Margery </w:t>
      </w:r>
      <w:proofErr w:type="spellStart"/>
      <w:r>
        <w:rPr>
          <w:rFonts w:cs="Times New Roman"/>
          <w:szCs w:val="24"/>
        </w:rPr>
        <w:t>Gylbert</w:t>
      </w:r>
      <w:proofErr w:type="spellEnd"/>
      <w:r>
        <w:rPr>
          <w:rFonts w:cs="Times New Roman"/>
          <w:szCs w:val="24"/>
        </w:rPr>
        <w:t>(q.v.).      (ibid.)</w:t>
      </w:r>
    </w:p>
    <w:p w14:paraId="4FB170C1" w14:textId="77777777" w:rsidR="00BB77B0" w:rsidRDefault="00BB77B0" w:rsidP="00BB77B0">
      <w:pPr>
        <w:pStyle w:val="NoSpacing"/>
        <w:rPr>
          <w:rFonts w:cs="Times New Roman"/>
          <w:szCs w:val="24"/>
        </w:rPr>
      </w:pPr>
    </w:p>
    <w:p w14:paraId="653F8A7B" w14:textId="77777777" w:rsidR="00BB77B0" w:rsidRDefault="00BB77B0" w:rsidP="00BB77B0">
      <w:pPr>
        <w:pStyle w:val="NoSpacing"/>
        <w:rPr>
          <w:rFonts w:cs="Times New Roman"/>
          <w:szCs w:val="24"/>
        </w:rPr>
      </w:pPr>
    </w:p>
    <w:p w14:paraId="51B07FE0" w14:textId="77777777" w:rsidR="00BB77B0" w:rsidRDefault="00BB77B0" w:rsidP="00BB77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September 2024</w:t>
      </w:r>
    </w:p>
    <w:p w14:paraId="2DA1198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3193AC" w14:textId="77777777" w:rsidR="00BB77B0" w:rsidRDefault="00BB77B0" w:rsidP="009139A6">
      <w:r>
        <w:separator/>
      </w:r>
    </w:p>
  </w:endnote>
  <w:endnote w:type="continuationSeparator" w:id="0">
    <w:p w14:paraId="065B3A9C" w14:textId="77777777" w:rsidR="00BB77B0" w:rsidRDefault="00BB77B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7C4FB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57CD1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E68C3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8AF507" w14:textId="77777777" w:rsidR="00BB77B0" w:rsidRDefault="00BB77B0" w:rsidP="009139A6">
      <w:r>
        <w:separator/>
      </w:r>
    </w:p>
  </w:footnote>
  <w:footnote w:type="continuationSeparator" w:id="0">
    <w:p w14:paraId="30914F83" w14:textId="77777777" w:rsidR="00BB77B0" w:rsidRDefault="00BB77B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AF507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29EBC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62E2F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7B0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BB77B0"/>
    <w:rsid w:val="00C71834"/>
    <w:rsid w:val="00CB4ED9"/>
    <w:rsid w:val="00E12EB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1699C4"/>
  <w15:chartTrackingRefBased/>
  <w15:docId w15:val="{97490E88-9F84-4947-A25F-16AE75CBB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B77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4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2024-09-08T14:44:00Z</dcterms:created>
  <dcterms:modified xsi:type="dcterms:W3CDTF">2024-09-08T14:45:00Z</dcterms:modified>
</cp:coreProperties>
</file>